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BABERHAM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lands held by the late Sir Richard Grey, 4</w:t>
      </w:r>
      <w:r w:rsidRPr="00D22DE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</w:t>
      </w: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03B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21-13)</w:t>
      </w: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5731D" w:rsidRDefault="0045731D" w:rsidP="004573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457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31D" w:rsidRDefault="0045731D" w:rsidP="00564E3C">
      <w:pPr>
        <w:spacing w:after="0" w:line="240" w:lineRule="auto"/>
      </w:pPr>
      <w:r>
        <w:separator/>
      </w:r>
    </w:p>
  </w:endnote>
  <w:endnote w:type="continuationSeparator" w:id="0">
    <w:p w:rsidR="0045731D" w:rsidRDefault="0045731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5731D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31D" w:rsidRDefault="0045731D" w:rsidP="00564E3C">
      <w:pPr>
        <w:spacing w:after="0" w:line="240" w:lineRule="auto"/>
      </w:pPr>
      <w:r>
        <w:separator/>
      </w:r>
    </w:p>
  </w:footnote>
  <w:footnote w:type="continuationSeparator" w:id="0">
    <w:p w:rsidR="0045731D" w:rsidRDefault="0045731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31D"/>
    <w:rsid w:val="00372DC6"/>
    <w:rsid w:val="0045731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83392"/>
  <w15:chartTrackingRefBased/>
  <w15:docId w15:val="{7266C2F0-E2C9-4491-86CD-891AFDAB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573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2015-10-05T22:01:00Z</dcterms:created>
  <dcterms:modified xsi:type="dcterms:W3CDTF">2015-10-05T22:01:00Z</dcterms:modified>
</cp:coreProperties>
</file>